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B62" w:rsidRDefault="00747B62" w:rsidP="00E67276">
      <w:pPr>
        <w:jc w:val="right"/>
      </w:pPr>
    </w:p>
    <w:p w:rsidR="00E32DE0" w:rsidRPr="002D2414" w:rsidRDefault="000F619C">
      <w:pPr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DE0" w:rsidRPr="001B1D1D" w:rsidRDefault="00E32DE0">
      <w:pPr>
        <w:pStyle w:val="1"/>
        <w:rPr>
          <w:sz w:val="24"/>
          <w:szCs w:val="24"/>
        </w:rPr>
      </w:pPr>
      <w:r w:rsidRPr="002D2414">
        <w:rPr>
          <w:sz w:val="28"/>
          <w:szCs w:val="28"/>
        </w:rPr>
        <w:t xml:space="preserve">                                                 </w:t>
      </w:r>
    </w:p>
    <w:p w:rsidR="00A601B6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ДУМА</w:t>
      </w:r>
    </w:p>
    <w:p w:rsidR="00A601B6" w:rsidRPr="0016781D" w:rsidRDefault="00A601B6" w:rsidP="00A601B6">
      <w:pPr>
        <w:pStyle w:val="1"/>
        <w:jc w:val="center"/>
        <w:rPr>
          <w:sz w:val="28"/>
          <w:szCs w:val="28"/>
        </w:rPr>
      </w:pPr>
      <w:r w:rsidRPr="0016781D">
        <w:rPr>
          <w:sz w:val="28"/>
          <w:szCs w:val="28"/>
        </w:rPr>
        <w:t>УССУРИЙСКОГО ГОРОДСКОГО ОКРУГА</w:t>
      </w:r>
    </w:p>
    <w:p w:rsidR="008275EE" w:rsidRPr="001B1D1D" w:rsidRDefault="008275EE" w:rsidP="008275EE">
      <w:pPr>
        <w:rPr>
          <w:b/>
          <w:bCs/>
          <w:sz w:val="24"/>
        </w:rPr>
      </w:pP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</w:t>
      </w:r>
      <w:r w:rsidRPr="009D4D24">
        <w:rPr>
          <w:b/>
          <w:bCs/>
          <w:szCs w:val="28"/>
        </w:rPr>
        <w:t>Комиссия по социальной политике, защите прав граждан</w:t>
      </w:r>
    </w:p>
    <w:p w:rsidR="00BE177D" w:rsidRPr="009D4D24" w:rsidRDefault="00BE177D" w:rsidP="00BE177D">
      <w:pPr>
        <w:pStyle w:val="a7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</w:t>
      </w:r>
      <w:r>
        <w:rPr>
          <w:b/>
          <w:bCs/>
          <w:szCs w:val="28"/>
        </w:rPr>
        <w:t xml:space="preserve">       </w:t>
      </w:r>
      <w:r w:rsidRPr="009D4D24">
        <w:rPr>
          <w:b/>
          <w:bCs/>
          <w:szCs w:val="28"/>
        </w:rPr>
        <w:t xml:space="preserve"> и организации работы Думы</w:t>
      </w:r>
    </w:p>
    <w:p w:rsidR="00A601B6" w:rsidRDefault="00A601B6" w:rsidP="00A601B6">
      <w:pPr>
        <w:jc w:val="center"/>
        <w:rPr>
          <w:sz w:val="24"/>
        </w:rPr>
      </w:pPr>
    </w:p>
    <w:p w:rsidR="008275EE" w:rsidRPr="001B1D1D" w:rsidRDefault="008275EE" w:rsidP="00A601B6">
      <w:pPr>
        <w:jc w:val="center"/>
        <w:rPr>
          <w:sz w:val="24"/>
        </w:rPr>
      </w:pPr>
    </w:p>
    <w:p w:rsidR="00A601B6" w:rsidRPr="002D2414" w:rsidRDefault="00A601B6" w:rsidP="00A601B6">
      <w:pPr>
        <w:jc w:val="center"/>
        <w:rPr>
          <w:b/>
          <w:szCs w:val="28"/>
        </w:rPr>
      </w:pPr>
      <w:proofErr w:type="gramStart"/>
      <w:r w:rsidRPr="002D2414">
        <w:rPr>
          <w:b/>
          <w:szCs w:val="28"/>
        </w:rPr>
        <w:t>Р</w:t>
      </w:r>
      <w:proofErr w:type="gramEnd"/>
      <w:r w:rsidRPr="002D2414">
        <w:rPr>
          <w:b/>
          <w:szCs w:val="28"/>
        </w:rPr>
        <w:t xml:space="preserve"> Е Ш Е Н И Е</w:t>
      </w:r>
    </w:p>
    <w:p w:rsidR="00A601B6" w:rsidRPr="001B1D1D" w:rsidRDefault="00A601B6" w:rsidP="00A601B6">
      <w:pPr>
        <w:ind w:right="5395"/>
        <w:rPr>
          <w:sz w:val="24"/>
        </w:rPr>
      </w:pPr>
    </w:p>
    <w:p w:rsidR="004232DE" w:rsidRPr="00632342" w:rsidRDefault="004232DE">
      <w:pPr>
        <w:ind w:right="5395"/>
        <w:rPr>
          <w:sz w:val="16"/>
          <w:szCs w:val="16"/>
        </w:rPr>
      </w:pPr>
    </w:p>
    <w:p w:rsidR="004232DE" w:rsidRPr="00800AD4" w:rsidRDefault="00E67276" w:rsidP="00F330ED">
      <w:pPr>
        <w:ind w:right="-81"/>
        <w:rPr>
          <w:sz w:val="24"/>
        </w:rPr>
      </w:pPr>
      <w:r>
        <w:rPr>
          <w:szCs w:val="28"/>
        </w:rPr>
        <w:t>2</w:t>
      </w:r>
      <w:r w:rsidR="008275EE">
        <w:rPr>
          <w:szCs w:val="28"/>
        </w:rPr>
        <w:t>2</w:t>
      </w:r>
      <w:r>
        <w:rPr>
          <w:szCs w:val="28"/>
        </w:rPr>
        <w:t>.09.2021</w:t>
      </w:r>
      <w:r w:rsidR="00A63753" w:rsidRPr="00E5242D">
        <w:rPr>
          <w:szCs w:val="28"/>
        </w:rPr>
        <w:t xml:space="preserve">                                 </w:t>
      </w:r>
      <w:r w:rsidR="00774005">
        <w:rPr>
          <w:szCs w:val="28"/>
        </w:rPr>
        <w:t xml:space="preserve">  </w:t>
      </w:r>
      <w:r w:rsidR="00A63753" w:rsidRPr="00E5242D">
        <w:rPr>
          <w:szCs w:val="28"/>
        </w:rPr>
        <w:t xml:space="preserve">  </w:t>
      </w:r>
      <w:r w:rsidR="00774005">
        <w:rPr>
          <w:szCs w:val="28"/>
        </w:rPr>
        <w:t>г. Уссурийск</w:t>
      </w:r>
      <w:r w:rsidR="00A63753" w:rsidRPr="00E5242D">
        <w:rPr>
          <w:szCs w:val="28"/>
        </w:rPr>
        <w:t xml:space="preserve">              </w:t>
      </w:r>
      <w:r w:rsidR="00FA5260" w:rsidRPr="00E5242D">
        <w:rPr>
          <w:szCs w:val="28"/>
        </w:rPr>
        <w:t xml:space="preserve">          </w:t>
      </w:r>
      <w:r w:rsidR="00CA5853" w:rsidRPr="00E5242D">
        <w:rPr>
          <w:szCs w:val="28"/>
        </w:rPr>
        <w:t xml:space="preserve">   </w:t>
      </w:r>
      <w:r w:rsidR="00F330ED">
        <w:rPr>
          <w:szCs w:val="28"/>
        </w:rPr>
        <w:t xml:space="preserve">  </w:t>
      </w:r>
      <w:r w:rsidR="00F331F5" w:rsidRPr="00E5242D">
        <w:rPr>
          <w:szCs w:val="28"/>
        </w:rPr>
        <w:t xml:space="preserve"> </w:t>
      </w:r>
      <w:r w:rsidR="0083764B" w:rsidRPr="00E5242D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 w:rsidR="004D741E" w:rsidRPr="00E5242D">
        <w:rPr>
          <w:szCs w:val="28"/>
        </w:rPr>
        <w:t xml:space="preserve">  </w:t>
      </w:r>
      <w:r w:rsidR="00116F56">
        <w:rPr>
          <w:szCs w:val="28"/>
        </w:rPr>
        <w:t xml:space="preserve">  </w:t>
      </w:r>
      <w:r w:rsidR="002A60CF" w:rsidRPr="00E5242D">
        <w:rPr>
          <w:szCs w:val="28"/>
        </w:rPr>
        <w:t xml:space="preserve"> </w:t>
      </w:r>
      <w:r>
        <w:rPr>
          <w:szCs w:val="28"/>
        </w:rPr>
        <w:t xml:space="preserve"> </w:t>
      </w:r>
      <w:r w:rsidR="004E7E37">
        <w:rPr>
          <w:szCs w:val="28"/>
        </w:rPr>
        <w:t xml:space="preserve"> </w:t>
      </w:r>
      <w:r w:rsidR="002A60CF" w:rsidRPr="00E5242D">
        <w:rPr>
          <w:szCs w:val="28"/>
        </w:rPr>
        <w:t>№</w:t>
      </w:r>
      <w:r w:rsidR="00AE46C1" w:rsidRPr="00E5242D">
        <w:rPr>
          <w:szCs w:val="28"/>
        </w:rPr>
        <w:t xml:space="preserve"> </w:t>
      </w:r>
      <w:r w:rsidR="004F25E0">
        <w:rPr>
          <w:szCs w:val="28"/>
        </w:rPr>
        <w:t>164</w:t>
      </w:r>
    </w:p>
    <w:p w:rsidR="00E32DE0" w:rsidRDefault="002D2414" w:rsidP="00892C5B">
      <w:pPr>
        <w:ind w:right="-81"/>
        <w:rPr>
          <w:sz w:val="24"/>
          <w:szCs w:val="28"/>
        </w:rPr>
      </w:pPr>
      <w:r w:rsidRPr="00E5242D">
        <w:rPr>
          <w:szCs w:val="28"/>
        </w:rPr>
        <w:t xml:space="preserve">     </w:t>
      </w:r>
    </w:p>
    <w:p w:rsidR="004E7E37" w:rsidRPr="004E7E37" w:rsidRDefault="004E7E37" w:rsidP="00892C5B">
      <w:pPr>
        <w:ind w:right="-81"/>
        <w:rPr>
          <w:sz w:val="24"/>
          <w:szCs w:val="28"/>
        </w:rPr>
      </w:pPr>
    </w:p>
    <w:p w:rsidR="00102502" w:rsidRDefault="00102502" w:rsidP="00102502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7A2F30">
        <w:rPr>
          <w:b/>
          <w:szCs w:val="28"/>
        </w:rPr>
        <w:t xml:space="preserve">О </w:t>
      </w:r>
      <w:r>
        <w:rPr>
          <w:rFonts w:eastAsia="Calibri"/>
          <w:b/>
          <w:szCs w:val="28"/>
        </w:rPr>
        <w:t xml:space="preserve"> внесении изменения</w:t>
      </w:r>
      <w:r w:rsidRPr="007A2F30">
        <w:rPr>
          <w:rFonts w:eastAsia="Calibri"/>
          <w:b/>
          <w:szCs w:val="28"/>
        </w:rPr>
        <w:t xml:space="preserve"> в решение Думы Уссурийского городского </w:t>
      </w:r>
      <w:r>
        <w:rPr>
          <w:rFonts w:eastAsia="Calibri"/>
          <w:b/>
          <w:szCs w:val="28"/>
        </w:rPr>
        <w:t xml:space="preserve">округа от </w:t>
      </w:r>
      <w:r>
        <w:rPr>
          <w:b/>
          <w:bCs/>
          <w:szCs w:val="28"/>
        </w:rPr>
        <w:t xml:space="preserve">23 декабря 2014 года № 83-НПА "Об утверждении Перечня должностей муниципальной службы, при назначении на которые и при замещении которых муниципальные служащие обязаны предоставлять сведения, указанные в статьях 8 и 8.1 Федерального закона от 25 декабря </w:t>
      </w:r>
    </w:p>
    <w:p w:rsidR="00102502" w:rsidRDefault="00102502" w:rsidP="00102502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2008 года № 273-ФЗ "О противодействии коррупции", а также на которые распространяются требования статьи 12 указанного Закона </w:t>
      </w:r>
    </w:p>
    <w:p w:rsidR="00640164" w:rsidRDefault="00102502" w:rsidP="00102502">
      <w:pPr>
        <w:autoSpaceDE w:val="0"/>
        <w:autoSpaceDN w:val="0"/>
        <w:adjustRightInd w:val="0"/>
        <w:ind w:firstLine="540"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и признании </w:t>
      </w:r>
      <w:proofErr w:type="gramStart"/>
      <w:r>
        <w:rPr>
          <w:b/>
          <w:bCs/>
          <w:szCs w:val="28"/>
        </w:rPr>
        <w:t>утратившими</w:t>
      </w:r>
      <w:proofErr w:type="gramEnd"/>
      <w:r>
        <w:rPr>
          <w:b/>
          <w:bCs/>
          <w:szCs w:val="28"/>
        </w:rPr>
        <w:t xml:space="preserve"> силу некоторых </w:t>
      </w:r>
      <w:r>
        <w:rPr>
          <w:b/>
          <w:bCs/>
          <w:szCs w:val="28"/>
        </w:rPr>
        <w:br/>
        <w:t>нормативных правовых актов"</w:t>
      </w:r>
    </w:p>
    <w:p w:rsidR="00632342" w:rsidRDefault="00632342" w:rsidP="00102502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szCs w:val="28"/>
        </w:rPr>
      </w:pPr>
    </w:p>
    <w:p w:rsidR="00640164" w:rsidRPr="00022E02" w:rsidRDefault="00640164" w:rsidP="00640164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sz w:val="16"/>
          <w:szCs w:val="16"/>
        </w:rPr>
      </w:pPr>
    </w:p>
    <w:p w:rsidR="00BE177D" w:rsidRPr="00EC00C6" w:rsidRDefault="00640164" w:rsidP="00640164">
      <w:pPr>
        <w:autoSpaceDE w:val="0"/>
        <w:autoSpaceDN w:val="0"/>
        <w:adjustRightInd w:val="0"/>
        <w:ind w:firstLine="540"/>
        <w:jc w:val="both"/>
        <w:rPr>
          <w:color w:val="000000"/>
          <w:lang w:bidi="ru-RU"/>
        </w:rPr>
      </w:pPr>
      <w:proofErr w:type="gramStart"/>
      <w:r>
        <w:rPr>
          <w:rFonts w:eastAsia="Calibri"/>
          <w:szCs w:val="28"/>
        </w:rPr>
        <w:t xml:space="preserve">В соответствии с Федеральными законами от 6 октября 2003 года </w:t>
      </w:r>
      <w:r>
        <w:rPr>
          <w:rFonts w:eastAsia="Calibri"/>
          <w:szCs w:val="28"/>
        </w:rPr>
        <w:br/>
      </w:r>
      <w:hyperlink r:id="rId8" w:history="1">
        <w:r w:rsidRPr="00022E02">
          <w:rPr>
            <w:rFonts w:eastAsia="Calibri"/>
            <w:szCs w:val="28"/>
          </w:rPr>
          <w:t>№ 131-ФЗ</w:t>
        </w:r>
      </w:hyperlink>
      <w:r w:rsidRPr="00022E02">
        <w:rPr>
          <w:rFonts w:eastAsia="Calibri"/>
          <w:szCs w:val="28"/>
        </w:rPr>
        <w:t xml:space="preserve"> "Об общих принципах организации местного самоуправления в Российской Федерации</w:t>
      </w:r>
      <w:r>
        <w:rPr>
          <w:rFonts w:eastAsia="Calibri"/>
          <w:szCs w:val="28"/>
        </w:rPr>
        <w:t xml:space="preserve">", </w:t>
      </w:r>
      <w:r w:rsidRPr="001118CC">
        <w:rPr>
          <w:color w:val="000000"/>
          <w:szCs w:val="28"/>
          <w:lang w:bidi="ru-RU"/>
        </w:rPr>
        <w:t>от 1 июля 2021 года № 255-ФЗ "О внесении изменений в Федеральный закон "Об общих принципах организации и деятельности контрольно-счетных органов субъектов Российской Федерации и муниципальных образований" и отдельные законодательные акты Российской Федерации"</w:t>
      </w:r>
      <w:r w:rsidRPr="001118CC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и</w:t>
      </w:r>
      <w:r w:rsidRPr="00022E02">
        <w:rPr>
          <w:rFonts w:eastAsia="Calibri"/>
          <w:szCs w:val="28"/>
        </w:rPr>
        <w:t xml:space="preserve"> Устав</w:t>
      </w:r>
      <w:r>
        <w:rPr>
          <w:rFonts w:eastAsia="Calibri"/>
          <w:szCs w:val="28"/>
        </w:rPr>
        <w:t>ом</w:t>
      </w:r>
      <w:r w:rsidRPr="00022E02">
        <w:rPr>
          <w:rFonts w:eastAsia="Calibri"/>
          <w:szCs w:val="28"/>
        </w:rPr>
        <w:t xml:space="preserve"> Уссурийского городского округа, </w:t>
      </w:r>
      <w:r w:rsidR="00BE177D" w:rsidRPr="00A44F64">
        <w:rPr>
          <w:color w:val="000000"/>
          <w:lang w:bidi="ru-RU"/>
        </w:rPr>
        <w:t xml:space="preserve"> </w:t>
      </w:r>
      <w:r w:rsidR="00BE177D">
        <w:rPr>
          <w:color w:val="000000"/>
          <w:lang w:bidi="ru-RU"/>
        </w:rPr>
        <w:t>комиссия</w:t>
      </w:r>
      <w:proofErr w:type="gramEnd"/>
    </w:p>
    <w:p w:rsidR="00BE177D" w:rsidRPr="00632342" w:rsidRDefault="00BE177D" w:rsidP="000F619C">
      <w:pPr>
        <w:pStyle w:val="10"/>
        <w:shd w:val="clear" w:color="auto" w:fill="auto"/>
        <w:spacing w:line="240" w:lineRule="auto"/>
        <w:ind w:firstLine="0"/>
        <w:jc w:val="both"/>
        <w:rPr>
          <w:color w:val="000000"/>
          <w:sz w:val="16"/>
          <w:szCs w:val="16"/>
          <w:lang w:bidi="ru-RU"/>
        </w:rPr>
      </w:pPr>
    </w:p>
    <w:p w:rsidR="008275EE" w:rsidRPr="008E7F9E" w:rsidRDefault="008275EE" w:rsidP="008275EE">
      <w:pPr>
        <w:pStyle w:val="10"/>
        <w:shd w:val="clear" w:color="auto" w:fill="auto"/>
        <w:spacing w:line="240" w:lineRule="auto"/>
        <w:ind w:firstLine="740"/>
        <w:jc w:val="both"/>
        <w:rPr>
          <w:sz w:val="20"/>
        </w:rPr>
      </w:pPr>
    </w:p>
    <w:p w:rsidR="00AE46C1" w:rsidRPr="00E5242D" w:rsidRDefault="00001978" w:rsidP="00AE46C1">
      <w:pPr>
        <w:rPr>
          <w:szCs w:val="28"/>
        </w:rPr>
      </w:pPr>
      <w:r>
        <w:rPr>
          <w:szCs w:val="28"/>
        </w:rPr>
        <w:t>РЕШИЛА</w:t>
      </w:r>
      <w:r w:rsidR="00AE46C1" w:rsidRPr="00E5242D">
        <w:rPr>
          <w:szCs w:val="28"/>
        </w:rPr>
        <w:t>:</w:t>
      </w:r>
    </w:p>
    <w:p w:rsidR="00AE46C1" w:rsidRPr="008E7F9E" w:rsidRDefault="00AE46C1" w:rsidP="00AE46C1">
      <w:pPr>
        <w:jc w:val="both"/>
        <w:rPr>
          <w:sz w:val="20"/>
        </w:rPr>
      </w:pPr>
    </w:p>
    <w:p w:rsidR="004E7E37" w:rsidRPr="008E7F9E" w:rsidRDefault="004E7E37" w:rsidP="008275EE">
      <w:pPr>
        <w:jc w:val="both"/>
        <w:rPr>
          <w:sz w:val="20"/>
        </w:rPr>
      </w:pPr>
    </w:p>
    <w:p w:rsidR="00BE177D" w:rsidRPr="00BE177D" w:rsidRDefault="008275EE" w:rsidP="00102502">
      <w:pPr>
        <w:autoSpaceDE w:val="0"/>
        <w:autoSpaceDN w:val="0"/>
        <w:adjustRightInd w:val="0"/>
        <w:ind w:firstLine="708"/>
        <w:jc w:val="both"/>
      </w:pPr>
      <w:r w:rsidRPr="00BE177D">
        <w:t>1. </w:t>
      </w:r>
      <w:proofErr w:type="gramStart"/>
      <w:r w:rsidR="00BE177D">
        <w:t>Вопрос "</w:t>
      </w:r>
      <w:r w:rsidR="00BE177D" w:rsidRPr="00BE177D">
        <w:rPr>
          <w:color w:val="000000"/>
          <w:lang w:bidi="ru-RU"/>
        </w:rPr>
        <w:t xml:space="preserve">О внесении изменений в решение Думы Уссурийского городского округа </w:t>
      </w:r>
      <w:r w:rsidR="00FF3944" w:rsidRPr="00640164">
        <w:rPr>
          <w:color w:val="000000"/>
          <w:lang w:bidi="ru-RU"/>
        </w:rPr>
        <w:t xml:space="preserve">от </w:t>
      </w:r>
      <w:r w:rsidR="00102502" w:rsidRPr="00102502">
        <w:rPr>
          <w:bCs/>
          <w:szCs w:val="28"/>
        </w:rPr>
        <w:t>23 декабря 2014</w:t>
      </w:r>
      <w:r w:rsidR="00102502">
        <w:rPr>
          <w:b/>
          <w:bCs/>
          <w:szCs w:val="28"/>
        </w:rPr>
        <w:t xml:space="preserve"> </w:t>
      </w:r>
      <w:r w:rsidR="00102502" w:rsidRPr="00102502">
        <w:rPr>
          <w:bCs/>
          <w:szCs w:val="28"/>
        </w:rPr>
        <w:t>года № 83-НПА "Об утверждении Перечня должностей муниципальной службы, при назначении на которые и при замещении которых муниципальные служащие обязаны предоставлять сведения, указанные в статьях 8 и 8.1 Федерального закона от 25 декабря 2008 года № 273-ФЗ "О противодействии коррупции", а также на которые распространяются требования статьи 12</w:t>
      </w:r>
      <w:proofErr w:type="gramEnd"/>
      <w:r w:rsidR="00102502" w:rsidRPr="00102502">
        <w:rPr>
          <w:bCs/>
          <w:szCs w:val="28"/>
        </w:rPr>
        <w:t xml:space="preserve"> указанного Закона и признании </w:t>
      </w:r>
      <w:proofErr w:type="gramStart"/>
      <w:r w:rsidR="00102502" w:rsidRPr="00102502">
        <w:rPr>
          <w:bCs/>
          <w:szCs w:val="28"/>
        </w:rPr>
        <w:t>утратившими</w:t>
      </w:r>
      <w:proofErr w:type="gramEnd"/>
      <w:r w:rsidR="00102502" w:rsidRPr="00102502">
        <w:rPr>
          <w:bCs/>
          <w:szCs w:val="28"/>
        </w:rPr>
        <w:t xml:space="preserve"> силу некоторых нормативных правовых актов</w:t>
      </w:r>
      <w:r w:rsidR="00BE177D" w:rsidRPr="00102502">
        <w:rPr>
          <w:color w:val="000000"/>
          <w:lang w:bidi="ru-RU"/>
        </w:rPr>
        <w:t xml:space="preserve">" </w:t>
      </w:r>
      <w:r w:rsidR="004E024E" w:rsidRPr="00102502">
        <w:t xml:space="preserve">внести на </w:t>
      </w:r>
      <w:r w:rsidR="006168D6" w:rsidRPr="00102502">
        <w:t>рассмотрение очередного</w:t>
      </w:r>
      <w:r w:rsidR="006168D6" w:rsidRPr="00BE177D">
        <w:t xml:space="preserve"> заседания</w:t>
      </w:r>
      <w:r w:rsidR="004E024E" w:rsidRPr="00BE177D">
        <w:t xml:space="preserve"> Думы.</w:t>
      </w:r>
    </w:p>
    <w:p w:rsidR="00E67276" w:rsidRPr="00BE177D" w:rsidRDefault="008275EE" w:rsidP="00BE177D">
      <w:pPr>
        <w:pStyle w:val="10"/>
        <w:shd w:val="clear" w:color="auto" w:fill="auto"/>
        <w:spacing w:line="240" w:lineRule="auto"/>
        <w:ind w:firstLine="708"/>
        <w:jc w:val="both"/>
        <w:rPr>
          <w:color w:val="000000"/>
          <w:lang w:bidi="ru-RU"/>
        </w:rPr>
      </w:pPr>
      <w:r>
        <w:lastRenderedPageBreak/>
        <w:t>2. </w:t>
      </w:r>
      <w:proofErr w:type="gramStart"/>
      <w:r w:rsidR="004A14CB" w:rsidRPr="00E5242D">
        <w:t xml:space="preserve">Рекомендовать депутатам Думы принять решение </w:t>
      </w:r>
      <w:r w:rsidR="0074128D" w:rsidRPr="0074128D">
        <w:t>"</w:t>
      </w:r>
      <w:r w:rsidR="000F619C" w:rsidRPr="00BE177D">
        <w:rPr>
          <w:color w:val="000000"/>
          <w:lang w:bidi="ru-RU"/>
        </w:rPr>
        <w:t xml:space="preserve">О внесении изменений в решение Думы Уссурийского городского округа </w:t>
      </w:r>
      <w:r w:rsidR="000F619C" w:rsidRPr="000F619C">
        <w:t>от</w:t>
      </w:r>
      <w:r w:rsidR="00640164">
        <w:t xml:space="preserve"> </w:t>
      </w:r>
      <w:r w:rsidR="00102502" w:rsidRPr="00102502">
        <w:rPr>
          <w:bCs/>
        </w:rPr>
        <w:t>23 декабря 2014</w:t>
      </w:r>
      <w:r w:rsidR="00102502">
        <w:rPr>
          <w:b/>
          <w:bCs/>
        </w:rPr>
        <w:t xml:space="preserve"> </w:t>
      </w:r>
      <w:r w:rsidR="00102502" w:rsidRPr="00102502">
        <w:rPr>
          <w:bCs/>
        </w:rPr>
        <w:t xml:space="preserve">года № 83-НПА "Об утверждении Перечня должностей муниципальной службы, при назначении на которые и при замещении которых муниципальные служащие обязаны предоставлять сведения, указанные в статьях 8 и 8.1 Федерального закона от 25 декабря 2008 года № 273-ФЗ </w:t>
      </w:r>
      <w:r w:rsidR="00632342">
        <w:rPr>
          <w:bCs/>
        </w:rPr>
        <w:br/>
      </w:r>
      <w:r w:rsidR="00102502" w:rsidRPr="00102502">
        <w:rPr>
          <w:bCs/>
        </w:rPr>
        <w:t>"О противодействии коррупции", а также на которые</w:t>
      </w:r>
      <w:proofErr w:type="gramEnd"/>
      <w:r w:rsidR="00102502" w:rsidRPr="00102502">
        <w:rPr>
          <w:bCs/>
        </w:rPr>
        <w:t xml:space="preserve"> распространяются требования статьи 12 указанного Закона и признании утратившими силу некоторых нормативных правовых актов</w:t>
      </w:r>
      <w:r w:rsidR="00640164" w:rsidRPr="00640164">
        <w:rPr>
          <w:color w:val="000000"/>
          <w:lang w:bidi="ru-RU"/>
        </w:rPr>
        <w:t>"</w:t>
      </w:r>
      <w:proofErr w:type="gramStart"/>
      <w:r w:rsidR="00640164">
        <w:t xml:space="preserve"> </w:t>
      </w:r>
      <w:r w:rsidR="00BE177D">
        <w:rPr>
          <w:color w:val="000000"/>
          <w:lang w:bidi="ru-RU"/>
        </w:rPr>
        <w:t>.</w:t>
      </w:r>
      <w:proofErr w:type="gramEnd"/>
    </w:p>
    <w:p w:rsidR="008275EE" w:rsidRDefault="008275EE" w:rsidP="00A01E8A">
      <w:pPr>
        <w:pStyle w:val="a4"/>
        <w:ind w:right="0"/>
        <w:jc w:val="both"/>
        <w:rPr>
          <w:szCs w:val="28"/>
        </w:rPr>
      </w:pPr>
    </w:p>
    <w:p w:rsidR="00BE177D" w:rsidRPr="00E67276" w:rsidRDefault="00BE177D" w:rsidP="00A01E8A">
      <w:pPr>
        <w:pStyle w:val="a4"/>
        <w:ind w:right="0"/>
        <w:jc w:val="both"/>
        <w:rPr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549"/>
        <w:gridCol w:w="5090"/>
      </w:tblGrid>
      <w:tr w:rsidR="004E7E37" w:rsidRPr="00BE5C69" w:rsidTr="008E7F9E">
        <w:tc>
          <w:tcPr>
            <w:tcW w:w="4549" w:type="dxa"/>
          </w:tcPr>
          <w:p w:rsidR="004E7E37" w:rsidRPr="00BE5C69" w:rsidRDefault="00BE177D" w:rsidP="00BE5C69">
            <w:pPr>
              <w:pStyle w:val="a4"/>
              <w:ind w:right="0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 комиссии</w:t>
            </w:r>
            <w:r w:rsidR="004E7E37" w:rsidRPr="00BE5C69">
              <w:rPr>
                <w:szCs w:val="28"/>
              </w:rPr>
              <w:t xml:space="preserve">                                                           </w:t>
            </w:r>
          </w:p>
        </w:tc>
        <w:tc>
          <w:tcPr>
            <w:tcW w:w="5090" w:type="dxa"/>
          </w:tcPr>
          <w:p w:rsidR="004E7E37" w:rsidRPr="00BE5C69" w:rsidRDefault="00BE177D" w:rsidP="00BE177D">
            <w:pPr>
              <w:pStyle w:val="2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С.А. </w:t>
            </w:r>
            <w:proofErr w:type="spellStart"/>
            <w:r>
              <w:rPr>
                <w:szCs w:val="28"/>
              </w:rPr>
              <w:t>Клековкин</w:t>
            </w:r>
            <w:proofErr w:type="spellEnd"/>
          </w:p>
        </w:tc>
      </w:tr>
    </w:tbl>
    <w:p w:rsidR="00E32DE0" w:rsidRPr="00E5242D" w:rsidRDefault="00E32DE0" w:rsidP="00640164">
      <w:pPr>
        <w:pStyle w:val="a4"/>
        <w:ind w:right="0"/>
        <w:jc w:val="both"/>
        <w:rPr>
          <w:szCs w:val="28"/>
        </w:rPr>
      </w:pPr>
    </w:p>
    <w:sectPr w:rsidR="00E32DE0" w:rsidRPr="00E5242D" w:rsidSect="00640164">
      <w:headerReference w:type="default" r:id="rId9"/>
      <w:pgSz w:w="11906" w:h="16838"/>
      <w:pgMar w:top="284" w:right="709" w:bottom="568" w:left="1701" w:header="283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1F3" w:rsidRDefault="00ED11F3" w:rsidP="00E54CAB">
      <w:r>
        <w:separator/>
      </w:r>
    </w:p>
  </w:endnote>
  <w:endnote w:type="continuationSeparator" w:id="0">
    <w:p w:rsidR="00ED11F3" w:rsidRDefault="00ED11F3" w:rsidP="00E5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1F3" w:rsidRDefault="00ED11F3" w:rsidP="00E54CAB">
      <w:r>
        <w:separator/>
      </w:r>
    </w:p>
  </w:footnote>
  <w:footnote w:type="continuationSeparator" w:id="0">
    <w:p w:rsidR="00ED11F3" w:rsidRDefault="00ED11F3" w:rsidP="00E5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F9E" w:rsidRDefault="008E7F9E" w:rsidP="008E7F9E">
    <w:pPr>
      <w:pStyle w:val="aa"/>
      <w:jc w:val="center"/>
    </w:pPr>
  </w:p>
  <w:p w:rsidR="008E7F9E" w:rsidRPr="008E7F9E" w:rsidRDefault="002165AA" w:rsidP="008E7F9E">
    <w:pPr>
      <w:pStyle w:val="aa"/>
      <w:jc w:val="center"/>
    </w:pPr>
    <w:fldSimple w:instr=" PAGE   \* MERGEFORMAT ">
      <w:r w:rsidR="004F25E0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0D7"/>
    <w:multiLevelType w:val="hybridMultilevel"/>
    <w:tmpl w:val="6E46E770"/>
    <w:lvl w:ilvl="0" w:tplc="263E5CE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7381D3F"/>
    <w:multiLevelType w:val="hybridMultilevel"/>
    <w:tmpl w:val="F3B2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6837"/>
    <w:multiLevelType w:val="hybridMultilevel"/>
    <w:tmpl w:val="8A94E2D0"/>
    <w:lvl w:ilvl="0" w:tplc="2AC8AF24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3061285F"/>
    <w:multiLevelType w:val="hybridMultilevel"/>
    <w:tmpl w:val="41A4A246"/>
    <w:lvl w:ilvl="0" w:tplc="EFBE16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CC40D3"/>
    <w:multiLevelType w:val="hybridMultilevel"/>
    <w:tmpl w:val="132CBE30"/>
    <w:lvl w:ilvl="0" w:tplc="CAEEA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9B817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A01775A"/>
    <w:multiLevelType w:val="hybridMultilevel"/>
    <w:tmpl w:val="A82C511C"/>
    <w:lvl w:ilvl="0" w:tplc="D194AE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B23525"/>
    <w:multiLevelType w:val="hybridMultilevel"/>
    <w:tmpl w:val="F1E6C9B6"/>
    <w:lvl w:ilvl="0" w:tplc="A46C72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94F0299"/>
    <w:multiLevelType w:val="hybridMultilevel"/>
    <w:tmpl w:val="CD90B820"/>
    <w:lvl w:ilvl="0" w:tplc="882A23D4">
      <w:start w:val="3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5D4C07BE"/>
    <w:multiLevelType w:val="hybridMultilevel"/>
    <w:tmpl w:val="B2B42718"/>
    <w:lvl w:ilvl="0" w:tplc="5AFC0A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61E4816"/>
    <w:multiLevelType w:val="hybridMultilevel"/>
    <w:tmpl w:val="1354BB68"/>
    <w:lvl w:ilvl="0" w:tplc="A726E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7E86BA8"/>
    <w:multiLevelType w:val="hybridMultilevel"/>
    <w:tmpl w:val="ED88266E"/>
    <w:lvl w:ilvl="0" w:tplc="7CF09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49A7BA2"/>
    <w:multiLevelType w:val="multilevel"/>
    <w:tmpl w:val="EF869C2C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3">
    <w:nsid w:val="794C246B"/>
    <w:multiLevelType w:val="hybridMultilevel"/>
    <w:tmpl w:val="4ED26164"/>
    <w:lvl w:ilvl="0" w:tplc="5E66DF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4"/>
  </w:num>
  <w:num w:numId="8">
    <w:abstractNumId w:val="2"/>
  </w:num>
  <w:num w:numId="9">
    <w:abstractNumId w:val="13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attachedTemplate r:id="rId1"/>
  <w:stylePaneFormatFilter w:val="3F01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05B8"/>
    <w:rsid w:val="00001978"/>
    <w:rsid w:val="00020591"/>
    <w:rsid w:val="00021309"/>
    <w:rsid w:val="0003172D"/>
    <w:rsid w:val="000349A5"/>
    <w:rsid w:val="00044CCF"/>
    <w:rsid w:val="00055A10"/>
    <w:rsid w:val="0005770D"/>
    <w:rsid w:val="000609BA"/>
    <w:rsid w:val="000655B5"/>
    <w:rsid w:val="00070D13"/>
    <w:rsid w:val="000874B8"/>
    <w:rsid w:val="00087E87"/>
    <w:rsid w:val="000A05E5"/>
    <w:rsid w:val="000A3553"/>
    <w:rsid w:val="000A54C6"/>
    <w:rsid w:val="000A711B"/>
    <w:rsid w:val="000B3C96"/>
    <w:rsid w:val="000C0290"/>
    <w:rsid w:val="000C1450"/>
    <w:rsid w:val="000D06FF"/>
    <w:rsid w:val="000D59B5"/>
    <w:rsid w:val="000D62FE"/>
    <w:rsid w:val="000D7639"/>
    <w:rsid w:val="000E1735"/>
    <w:rsid w:val="000E7B76"/>
    <w:rsid w:val="000F619C"/>
    <w:rsid w:val="00102502"/>
    <w:rsid w:val="00116F56"/>
    <w:rsid w:val="00122285"/>
    <w:rsid w:val="0014294F"/>
    <w:rsid w:val="00151602"/>
    <w:rsid w:val="001534E2"/>
    <w:rsid w:val="00162A08"/>
    <w:rsid w:val="00171B7C"/>
    <w:rsid w:val="001877F6"/>
    <w:rsid w:val="0019452E"/>
    <w:rsid w:val="001A27D9"/>
    <w:rsid w:val="001A284D"/>
    <w:rsid w:val="001A5ADD"/>
    <w:rsid w:val="001A5E7B"/>
    <w:rsid w:val="001B0C79"/>
    <w:rsid w:val="001B1D1D"/>
    <w:rsid w:val="001B25D9"/>
    <w:rsid w:val="001B3D3C"/>
    <w:rsid w:val="001C6A13"/>
    <w:rsid w:val="001D47C1"/>
    <w:rsid w:val="001E1188"/>
    <w:rsid w:val="001E2DB1"/>
    <w:rsid w:val="001E2DC1"/>
    <w:rsid w:val="001E34A2"/>
    <w:rsid w:val="00203BDB"/>
    <w:rsid w:val="00204819"/>
    <w:rsid w:val="00205466"/>
    <w:rsid w:val="00210576"/>
    <w:rsid w:val="00212551"/>
    <w:rsid w:val="002165AA"/>
    <w:rsid w:val="00224AF7"/>
    <w:rsid w:val="002319EF"/>
    <w:rsid w:val="00244F47"/>
    <w:rsid w:val="00245D32"/>
    <w:rsid w:val="002563A2"/>
    <w:rsid w:val="00256589"/>
    <w:rsid w:val="002833C5"/>
    <w:rsid w:val="002960AD"/>
    <w:rsid w:val="00296F09"/>
    <w:rsid w:val="00297183"/>
    <w:rsid w:val="00297BEC"/>
    <w:rsid w:val="002A039C"/>
    <w:rsid w:val="002A4A3A"/>
    <w:rsid w:val="002A60CF"/>
    <w:rsid w:val="002A6598"/>
    <w:rsid w:val="002B0896"/>
    <w:rsid w:val="002B3E2C"/>
    <w:rsid w:val="002C3098"/>
    <w:rsid w:val="002D2414"/>
    <w:rsid w:val="002E529C"/>
    <w:rsid w:val="002F20C9"/>
    <w:rsid w:val="002F417A"/>
    <w:rsid w:val="00307DC9"/>
    <w:rsid w:val="0031014A"/>
    <w:rsid w:val="00311585"/>
    <w:rsid w:val="0031273B"/>
    <w:rsid w:val="00317470"/>
    <w:rsid w:val="00335E75"/>
    <w:rsid w:val="003408F6"/>
    <w:rsid w:val="0035173A"/>
    <w:rsid w:val="00354EBF"/>
    <w:rsid w:val="0035747F"/>
    <w:rsid w:val="00357A80"/>
    <w:rsid w:val="00361902"/>
    <w:rsid w:val="00362D97"/>
    <w:rsid w:val="00364984"/>
    <w:rsid w:val="003764B2"/>
    <w:rsid w:val="00380181"/>
    <w:rsid w:val="00385655"/>
    <w:rsid w:val="00394158"/>
    <w:rsid w:val="003976E2"/>
    <w:rsid w:val="003A0A60"/>
    <w:rsid w:val="003A168E"/>
    <w:rsid w:val="003A3912"/>
    <w:rsid w:val="003B13DE"/>
    <w:rsid w:val="003B2B1B"/>
    <w:rsid w:val="003B59E1"/>
    <w:rsid w:val="003C39E3"/>
    <w:rsid w:val="003C4FEF"/>
    <w:rsid w:val="003C5415"/>
    <w:rsid w:val="003C5E18"/>
    <w:rsid w:val="003F0D91"/>
    <w:rsid w:val="003F5504"/>
    <w:rsid w:val="003F637E"/>
    <w:rsid w:val="003F77A8"/>
    <w:rsid w:val="00411D01"/>
    <w:rsid w:val="00416ABB"/>
    <w:rsid w:val="0042220D"/>
    <w:rsid w:val="004232DE"/>
    <w:rsid w:val="00435E49"/>
    <w:rsid w:val="00447957"/>
    <w:rsid w:val="00450BB1"/>
    <w:rsid w:val="00460C7F"/>
    <w:rsid w:val="00464C1F"/>
    <w:rsid w:val="00467006"/>
    <w:rsid w:val="0047215C"/>
    <w:rsid w:val="004721CE"/>
    <w:rsid w:val="00480026"/>
    <w:rsid w:val="004A14CB"/>
    <w:rsid w:val="004A2819"/>
    <w:rsid w:val="004A45EF"/>
    <w:rsid w:val="004A4F99"/>
    <w:rsid w:val="004C36BC"/>
    <w:rsid w:val="004D0CE1"/>
    <w:rsid w:val="004D6FEA"/>
    <w:rsid w:val="004D741E"/>
    <w:rsid w:val="004E024E"/>
    <w:rsid w:val="004E5A22"/>
    <w:rsid w:val="004E669F"/>
    <w:rsid w:val="004E7E37"/>
    <w:rsid w:val="004F25E0"/>
    <w:rsid w:val="004F5EEE"/>
    <w:rsid w:val="00504E47"/>
    <w:rsid w:val="0050688B"/>
    <w:rsid w:val="005127BF"/>
    <w:rsid w:val="005160DC"/>
    <w:rsid w:val="0053451C"/>
    <w:rsid w:val="00535E8C"/>
    <w:rsid w:val="00554101"/>
    <w:rsid w:val="00557B8C"/>
    <w:rsid w:val="00562F1D"/>
    <w:rsid w:val="0056670F"/>
    <w:rsid w:val="00575710"/>
    <w:rsid w:val="00584EE7"/>
    <w:rsid w:val="005876CD"/>
    <w:rsid w:val="005A24FB"/>
    <w:rsid w:val="005A4491"/>
    <w:rsid w:val="005A5A68"/>
    <w:rsid w:val="005A6988"/>
    <w:rsid w:val="005B653A"/>
    <w:rsid w:val="005C7237"/>
    <w:rsid w:val="005D235F"/>
    <w:rsid w:val="005D303D"/>
    <w:rsid w:val="005D517C"/>
    <w:rsid w:val="005F666E"/>
    <w:rsid w:val="006079CE"/>
    <w:rsid w:val="006113C9"/>
    <w:rsid w:val="00611ADB"/>
    <w:rsid w:val="00612BE6"/>
    <w:rsid w:val="006144B4"/>
    <w:rsid w:val="006168D6"/>
    <w:rsid w:val="00617663"/>
    <w:rsid w:val="00620C16"/>
    <w:rsid w:val="00623EC8"/>
    <w:rsid w:val="00632342"/>
    <w:rsid w:val="00640164"/>
    <w:rsid w:val="0064298D"/>
    <w:rsid w:val="00644DBA"/>
    <w:rsid w:val="00677C3F"/>
    <w:rsid w:val="0068025B"/>
    <w:rsid w:val="00682D1E"/>
    <w:rsid w:val="006853D7"/>
    <w:rsid w:val="00685E5A"/>
    <w:rsid w:val="00686E2E"/>
    <w:rsid w:val="006937C0"/>
    <w:rsid w:val="00696C21"/>
    <w:rsid w:val="006A7EB0"/>
    <w:rsid w:val="006B48F3"/>
    <w:rsid w:val="006C0202"/>
    <w:rsid w:val="006C284B"/>
    <w:rsid w:val="006C5C28"/>
    <w:rsid w:val="006D0834"/>
    <w:rsid w:val="006D1F3A"/>
    <w:rsid w:val="006D322B"/>
    <w:rsid w:val="006D365B"/>
    <w:rsid w:val="006E6A63"/>
    <w:rsid w:val="006F05DB"/>
    <w:rsid w:val="0070034E"/>
    <w:rsid w:val="00702A9E"/>
    <w:rsid w:val="00703537"/>
    <w:rsid w:val="00705585"/>
    <w:rsid w:val="007071BF"/>
    <w:rsid w:val="00707345"/>
    <w:rsid w:val="00717BF0"/>
    <w:rsid w:val="007232CB"/>
    <w:rsid w:val="007243DB"/>
    <w:rsid w:val="007258FB"/>
    <w:rsid w:val="00731522"/>
    <w:rsid w:val="00733D9C"/>
    <w:rsid w:val="00737EC3"/>
    <w:rsid w:val="0074128D"/>
    <w:rsid w:val="00742518"/>
    <w:rsid w:val="007459E1"/>
    <w:rsid w:val="00745B0B"/>
    <w:rsid w:val="00746EA0"/>
    <w:rsid w:val="007476DC"/>
    <w:rsid w:val="00747B62"/>
    <w:rsid w:val="00750C05"/>
    <w:rsid w:val="00751FDB"/>
    <w:rsid w:val="00754703"/>
    <w:rsid w:val="007564AF"/>
    <w:rsid w:val="00757C91"/>
    <w:rsid w:val="007718A3"/>
    <w:rsid w:val="00774005"/>
    <w:rsid w:val="00774659"/>
    <w:rsid w:val="007772CB"/>
    <w:rsid w:val="0078419D"/>
    <w:rsid w:val="00792C71"/>
    <w:rsid w:val="007A16D5"/>
    <w:rsid w:val="007A2C04"/>
    <w:rsid w:val="007A6921"/>
    <w:rsid w:val="007B79C0"/>
    <w:rsid w:val="007C45C2"/>
    <w:rsid w:val="007C798A"/>
    <w:rsid w:val="007D4AC8"/>
    <w:rsid w:val="007D768E"/>
    <w:rsid w:val="007E0AE2"/>
    <w:rsid w:val="007E5FE3"/>
    <w:rsid w:val="007F68B7"/>
    <w:rsid w:val="00800AD4"/>
    <w:rsid w:val="00802EDC"/>
    <w:rsid w:val="00804659"/>
    <w:rsid w:val="0081055C"/>
    <w:rsid w:val="00815686"/>
    <w:rsid w:val="008275EE"/>
    <w:rsid w:val="00833067"/>
    <w:rsid w:val="0083764B"/>
    <w:rsid w:val="008415A9"/>
    <w:rsid w:val="00845BC1"/>
    <w:rsid w:val="008655A1"/>
    <w:rsid w:val="00892C5B"/>
    <w:rsid w:val="008A5854"/>
    <w:rsid w:val="008B576B"/>
    <w:rsid w:val="008C2AB9"/>
    <w:rsid w:val="008C3884"/>
    <w:rsid w:val="008C39C2"/>
    <w:rsid w:val="008C419E"/>
    <w:rsid w:val="008C6ED2"/>
    <w:rsid w:val="008D0441"/>
    <w:rsid w:val="008D2415"/>
    <w:rsid w:val="008D3F52"/>
    <w:rsid w:val="008D6B70"/>
    <w:rsid w:val="008E325B"/>
    <w:rsid w:val="008E7F9E"/>
    <w:rsid w:val="00913FBB"/>
    <w:rsid w:val="0091684B"/>
    <w:rsid w:val="009169C6"/>
    <w:rsid w:val="00917713"/>
    <w:rsid w:val="00921C9D"/>
    <w:rsid w:val="00922436"/>
    <w:rsid w:val="00922921"/>
    <w:rsid w:val="00924788"/>
    <w:rsid w:val="00926DF4"/>
    <w:rsid w:val="0092750F"/>
    <w:rsid w:val="009278A3"/>
    <w:rsid w:val="00927B58"/>
    <w:rsid w:val="009303E1"/>
    <w:rsid w:val="00936FF2"/>
    <w:rsid w:val="00942DFD"/>
    <w:rsid w:val="00951E6D"/>
    <w:rsid w:val="00953469"/>
    <w:rsid w:val="00954083"/>
    <w:rsid w:val="00955132"/>
    <w:rsid w:val="009559C7"/>
    <w:rsid w:val="009764D4"/>
    <w:rsid w:val="00993325"/>
    <w:rsid w:val="009A0F2D"/>
    <w:rsid w:val="009A2D95"/>
    <w:rsid w:val="009A75B0"/>
    <w:rsid w:val="009A7CB7"/>
    <w:rsid w:val="009B3FE5"/>
    <w:rsid w:val="009B5670"/>
    <w:rsid w:val="009B7A64"/>
    <w:rsid w:val="009B7BC8"/>
    <w:rsid w:val="009C1B79"/>
    <w:rsid w:val="009C20DE"/>
    <w:rsid w:val="009D6878"/>
    <w:rsid w:val="009E18F6"/>
    <w:rsid w:val="009E78E4"/>
    <w:rsid w:val="009F1867"/>
    <w:rsid w:val="00A01E8A"/>
    <w:rsid w:val="00A10C37"/>
    <w:rsid w:val="00A14161"/>
    <w:rsid w:val="00A17735"/>
    <w:rsid w:val="00A20211"/>
    <w:rsid w:val="00A35ED8"/>
    <w:rsid w:val="00A3641E"/>
    <w:rsid w:val="00A43262"/>
    <w:rsid w:val="00A50BA9"/>
    <w:rsid w:val="00A601B6"/>
    <w:rsid w:val="00A608A1"/>
    <w:rsid w:val="00A619BA"/>
    <w:rsid w:val="00A63753"/>
    <w:rsid w:val="00A658BB"/>
    <w:rsid w:val="00A80247"/>
    <w:rsid w:val="00A83C92"/>
    <w:rsid w:val="00A852CE"/>
    <w:rsid w:val="00A87B30"/>
    <w:rsid w:val="00A9285A"/>
    <w:rsid w:val="00A935F9"/>
    <w:rsid w:val="00A9630E"/>
    <w:rsid w:val="00A96EEC"/>
    <w:rsid w:val="00AA39F6"/>
    <w:rsid w:val="00AB4DB4"/>
    <w:rsid w:val="00AC5B46"/>
    <w:rsid w:val="00AC644D"/>
    <w:rsid w:val="00AC6C74"/>
    <w:rsid w:val="00AE46C1"/>
    <w:rsid w:val="00AE51D6"/>
    <w:rsid w:val="00AF22BD"/>
    <w:rsid w:val="00B02BF4"/>
    <w:rsid w:val="00B10073"/>
    <w:rsid w:val="00B14C52"/>
    <w:rsid w:val="00B40819"/>
    <w:rsid w:val="00B423BB"/>
    <w:rsid w:val="00B60DF8"/>
    <w:rsid w:val="00B6565E"/>
    <w:rsid w:val="00B73A59"/>
    <w:rsid w:val="00B86986"/>
    <w:rsid w:val="00B976E9"/>
    <w:rsid w:val="00BB0ADF"/>
    <w:rsid w:val="00BB256F"/>
    <w:rsid w:val="00BC51F7"/>
    <w:rsid w:val="00BD147C"/>
    <w:rsid w:val="00BD3292"/>
    <w:rsid w:val="00BD7A25"/>
    <w:rsid w:val="00BD7B0E"/>
    <w:rsid w:val="00BE177D"/>
    <w:rsid w:val="00BE5C69"/>
    <w:rsid w:val="00BE5E3B"/>
    <w:rsid w:val="00BF3A8B"/>
    <w:rsid w:val="00C04644"/>
    <w:rsid w:val="00C137D7"/>
    <w:rsid w:val="00C16E6E"/>
    <w:rsid w:val="00C23F13"/>
    <w:rsid w:val="00C250E4"/>
    <w:rsid w:val="00C259E5"/>
    <w:rsid w:val="00C37E65"/>
    <w:rsid w:val="00C44A43"/>
    <w:rsid w:val="00C531E0"/>
    <w:rsid w:val="00C57F4D"/>
    <w:rsid w:val="00C612FC"/>
    <w:rsid w:val="00C715A6"/>
    <w:rsid w:val="00C71A6E"/>
    <w:rsid w:val="00C83EA8"/>
    <w:rsid w:val="00C85203"/>
    <w:rsid w:val="00C87996"/>
    <w:rsid w:val="00CA229D"/>
    <w:rsid w:val="00CA4F47"/>
    <w:rsid w:val="00CA5853"/>
    <w:rsid w:val="00CB3324"/>
    <w:rsid w:val="00CB3BB7"/>
    <w:rsid w:val="00CB475A"/>
    <w:rsid w:val="00CB536D"/>
    <w:rsid w:val="00CB6F4B"/>
    <w:rsid w:val="00CC653B"/>
    <w:rsid w:val="00CE3D54"/>
    <w:rsid w:val="00CF24C6"/>
    <w:rsid w:val="00CF741B"/>
    <w:rsid w:val="00D06D66"/>
    <w:rsid w:val="00D14416"/>
    <w:rsid w:val="00D36119"/>
    <w:rsid w:val="00D40F19"/>
    <w:rsid w:val="00D410E8"/>
    <w:rsid w:val="00D41AEC"/>
    <w:rsid w:val="00D41D50"/>
    <w:rsid w:val="00D43747"/>
    <w:rsid w:val="00D505B8"/>
    <w:rsid w:val="00D52DA4"/>
    <w:rsid w:val="00D559CE"/>
    <w:rsid w:val="00D62203"/>
    <w:rsid w:val="00D64425"/>
    <w:rsid w:val="00D65866"/>
    <w:rsid w:val="00D66747"/>
    <w:rsid w:val="00D8010C"/>
    <w:rsid w:val="00D8128C"/>
    <w:rsid w:val="00D83664"/>
    <w:rsid w:val="00D9282F"/>
    <w:rsid w:val="00D96E8D"/>
    <w:rsid w:val="00DA343A"/>
    <w:rsid w:val="00DB26B4"/>
    <w:rsid w:val="00DB6939"/>
    <w:rsid w:val="00DB7398"/>
    <w:rsid w:val="00DC18AA"/>
    <w:rsid w:val="00DC5AF6"/>
    <w:rsid w:val="00DC6C2B"/>
    <w:rsid w:val="00DD55DB"/>
    <w:rsid w:val="00DD677D"/>
    <w:rsid w:val="00DE6DD4"/>
    <w:rsid w:val="00E03551"/>
    <w:rsid w:val="00E11895"/>
    <w:rsid w:val="00E130EE"/>
    <w:rsid w:val="00E14BC5"/>
    <w:rsid w:val="00E218FC"/>
    <w:rsid w:val="00E22459"/>
    <w:rsid w:val="00E32DE0"/>
    <w:rsid w:val="00E333AE"/>
    <w:rsid w:val="00E35B7D"/>
    <w:rsid w:val="00E42A5E"/>
    <w:rsid w:val="00E479B7"/>
    <w:rsid w:val="00E505EE"/>
    <w:rsid w:val="00E5242D"/>
    <w:rsid w:val="00E54CAB"/>
    <w:rsid w:val="00E5755E"/>
    <w:rsid w:val="00E57DB1"/>
    <w:rsid w:val="00E67276"/>
    <w:rsid w:val="00E7756B"/>
    <w:rsid w:val="00E82429"/>
    <w:rsid w:val="00E848D9"/>
    <w:rsid w:val="00E850A6"/>
    <w:rsid w:val="00E85B57"/>
    <w:rsid w:val="00E86EFC"/>
    <w:rsid w:val="00E87000"/>
    <w:rsid w:val="00EB39DA"/>
    <w:rsid w:val="00EC024C"/>
    <w:rsid w:val="00ED11F3"/>
    <w:rsid w:val="00ED726E"/>
    <w:rsid w:val="00EE35CD"/>
    <w:rsid w:val="00EE6BD0"/>
    <w:rsid w:val="00EF5E6B"/>
    <w:rsid w:val="00EF7732"/>
    <w:rsid w:val="00F06632"/>
    <w:rsid w:val="00F214F5"/>
    <w:rsid w:val="00F330ED"/>
    <w:rsid w:val="00F331F5"/>
    <w:rsid w:val="00F364F7"/>
    <w:rsid w:val="00F37E06"/>
    <w:rsid w:val="00F425CD"/>
    <w:rsid w:val="00F52856"/>
    <w:rsid w:val="00F553A0"/>
    <w:rsid w:val="00F624AB"/>
    <w:rsid w:val="00F80F33"/>
    <w:rsid w:val="00F826A3"/>
    <w:rsid w:val="00F84918"/>
    <w:rsid w:val="00F84E1B"/>
    <w:rsid w:val="00F93132"/>
    <w:rsid w:val="00FA121E"/>
    <w:rsid w:val="00FA3F5C"/>
    <w:rsid w:val="00FA523F"/>
    <w:rsid w:val="00FA5260"/>
    <w:rsid w:val="00FC53A9"/>
    <w:rsid w:val="00FD24A0"/>
    <w:rsid w:val="00FD3545"/>
    <w:rsid w:val="00FE5512"/>
    <w:rsid w:val="00FE5B7C"/>
    <w:rsid w:val="00FF05FA"/>
    <w:rsid w:val="00FF2B1F"/>
    <w:rsid w:val="00FF2B3B"/>
    <w:rsid w:val="00FF3944"/>
    <w:rsid w:val="00FF4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24FB"/>
    <w:rPr>
      <w:sz w:val="28"/>
      <w:szCs w:val="24"/>
    </w:rPr>
  </w:style>
  <w:style w:type="paragraph" w:styleId="1">
    <w:name w:val="heading 1"/>
    <w:basedOn w:val="a"/>
    <w:next w:val="a"/>
    <w:qFormat/>
    <w:rsid w:val="005A24FB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A24FB"/>
    <w:pPr>
      <w:ind w:firstLine="851"/>
      <w:jc w:val="both"/>
    </w:pPr>
  </w:style>
  <w:style w:type="paragraph" w:styleId="a4">
    <w:name w:val="Body Text"/>
    <w:basedOn w:val="a"/>
    <w:link w:val="a5"/>
    <w:rsid w:val="005A24FB"/>
    <w:pPr>
      <w:ind w:right="5395"/>
    </w:pPr>
  </w:style>
  <w:style w:type="paragraph" w:styleId="2">
    <w:name w:val="Body Text 2"/>
    <w:basedOn w:val="a"/>
    <w:rsid w:val="005A24FB"/>
    <w:pPr>
      <w:ind w:right="-5"/>
      <w:jc w:val="both"/>
    </w:pPr>
  </w:style>
  <w:style w:type="paragraph" w:styleId="3">
    <w:name w:val="Body Text 3"/>
    <w:basedOn w:val="a"/>
    <w:rsid w:val="005A24FB"/>
    <w:pPr>
      <w:ind w:right="355"/>
      <w:jc w:val="both"/>
    </w:pPr>
  </w:style>
  <w:style w:type="paragraph" w:styleId="a6">
    <w:name w:val="Document Map"/>
    <w:basedOn w:val="a"/>
    <w:semiHidden/>
    <w:rsid w:val="005A24FB"/>
    <w:pPr>
      <w:shd w:val="clear" w:color="auto" w:fill="000080"/>
    </w:pPr>
    <w:rPr>
      <w:rFonts w:ascii="Tahoma" w:hAnsi="Tahoma"/>
    </w:rPr>
  </w:style>
  <w:style w:type="paragraph" w:styleId="a7">
    <w:name w:val="Block Text"/>
    <w:basedOn w:val="a"/>
    <w:rsid w:val="005A24FB"/>
    <w:pPr>
      <w:ind w:left="360" w:right="819"/>
      <w:jc w:val="center"/>
    </w:pPr>
  </w:style>
  <w:style w:type="table" w:styleId="a8">
    <w:name w:val="Table Grid"/>
    <w:basedOn w:val="a1"/>
    <w:rsid w:val="00C23F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E85B57"/>
    <w:pPr>
      <w:ind w:left="708"/>
    </w:pPr>
  </w:style>
  <w:style w:type="paragraph" w:customStyle="1" w:styleId="ConsNonformat">
    <w:name w:val="ConsNonformat"/>
    <w:rsid w:val="000D76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B976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link w:val="a4"/>
    <w:rsid w:val="00224AF7"/>
    <w:rPr>
      <w:sz w:val="28"/>
      <w:szCs w:val="24"/>
    </w:rPr>
  </w:style>
  <w:style w:type="paragraph" w:styleId="aa">
    <w:name w:val="header"/>
    <w:basedOn w:val="a"/>
    <w:link w:val="ab"/>
    <w:uiPriority w:val="99"/>
    <w:rsid w:val="00E54C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E54CAB"/>
    <w:rPr>
      <w:sz w:val="28"/>
      <w:szCs w:val="24"/>
    </w:rPr>
  </w:style>
  <w:style w:type="paragraph" w:styleId="ac">
    <w:name w:val="footer"/>
    <w:basedOn w:val="a"/>
    <w:link w:val="ad"/>
    <w:rsid w:val="00E54C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E54CAB"/>
    <w:rPr>
      <w:sz w:val="28"/>
      <w:szCs w:val="24"/>
    </w:rPr>
  </w:style>
  <w:style w:type="paragraph" w:styleId="ae">
    <w:name w:val="Balloon Text"/>
    <w:basedOn w:val="a"/>
    <w:link w:val="af"/>
    <w:rsid w:val="00E54CAB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E54C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E7E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Основной текст_"/>
    <w:link w:val="10"/>
    <w:rsid w:val="004E7E37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f0"/>
    <w:rsid w:val="004E7E37"/>
    <w:pPr>
      <w:widowControl w:val="0"/>
      <w:shd w:val="clear" w:color="auto" w:fill="FFFFFF"/>
      <w:spacing w:line="360" w:lineRule="auto"/>
      <w:ind w:firstLine="400"/>
    </w:pPr>
    <w:rPr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7F48D0F3BA97E62C7398CF52168BCA33069FD1B416D46B927696432C675DEA5A84077E162FBA639F71F1EDHDx2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56;&#1077;&#1096;&#1077;&#1085;&#1080;&#1103;%20&#1044;&#1091;&#108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Решения Думы</Template>
  <TotalTime>27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Duma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ORG110</cp:lastModifiedBy>
  <cp:revision>4</cp:revision>
  <cp:lastPrinted>2021-09-20T23:57:00Z</cp:lastPrinted>
  <dcterms:created xsi:type="dcterms:W3CDTF">2021-09-15T00:23:00Z</dcterms:created>
  <dcterms:modified xsi:type="dcterms:W3CDTF">2021-09-20T23:57:00Z</dcterms:modified>
</cp:coreProperties>
</file>